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CE6C5" w14:textId="3D3F33A6" w:rsidR="006B2F86" w:rsidRDefault="00D22341" w:rsidP="00E71FC3">
      <w:pPr>
        <w:pStyle w:val="NoSpacing"/>
      </w:pPr>
      <w:r>
        <w:rPr>
          <w:u w:val="single"/>
        </w:rPr>
        <w:t>Helena GRIGG</w:t>
      </w:r>
      <w:r>
        <w:t xml:space="preserve">   </w:t>
      </w:r>
      <w:proofErr w:type="gramStart"/>
      <w:r>
        <w:t xml:space="preserve">   (</w:t>
      </w:r>
      <w:proofErr w:type="gramEnd"/>
      <w:r>
        <w:t>fl.1476)</w:t>
      </w:r>
    </w:p>
    <w:p w14:paraId="3CAD336F" w14:textId="6D2542FC" w:rsidR="00D22341" w:rsidRDefault="00D22341" w:rsidP="00E71FC3">
      <w:pPr>
        <w:pStyle w:val="NoSpacing"/>
      </w:pPr>
      <w:r>
        <w:t xml:space="preserve">of </w:t>
      </w:r>
      <w:proofErr w:type="spellStart"/>
      <w:r>
        <w:t>Alkham</w:t>
      </w:r>
      <w:proofErr w:type="spellEnd"/>
      <w:r>
        <w:t>, Kent.</w:t>
      </w:r>
    </w:p>
    <w:p w14:paraId="4987B8BB" w14:textId="76C6A915" w:rsidR="00D22341" w:rsidRDefault="00D22341" w:rsidP="00E71FC3">
      <w:pPr>
        <w:pStyle w:val="NoSpacing"/>
      </w:pPr>
    </w:p>
    <w:p w14:paraId="3E5191F3" w14:textId="5A58F2EA" w:rsidR="00D22341" w:rsidRDefault="00D22341" w:rsidP="00E71FC3">
      <w:pPr>
        <w:pStyle w:val="NoSpacing"/>
      </w:pPr>
    </w:p>
    <w:p w14:paraId="216BDA78" w14:textId="68DB608F" w:rsidR="00D22341" w:rsidRDefault="00D22341" w:rsidP="00D22341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 xml:space="preserve">d.1476) (q.v.).   </w:t>
      </w:r>
    </w:p>
    <w:p w14:paraId="43143101" w14:textId="02544EC0" w:rsidR="00D22341" w:rsidRDefault="00D22341" w:rsidP="00D22341">
      <w:pPr>
        <w:pStyle w:val="NoSpacing"/>
      </w:pPr>
      <w:r>
        <w:t>(</w:t>
      </w:r>
      <w:hyperlink r:id="rId6" w:history="1">
        <w:r>
          <w:rPr>
            <w:rStyle w:val="Hyperlink"/>
          </w:rPr>
          <w:t>http://www.kentarchaeology.org.uk/18/11/28.htm</w:t>
        </w:r>
      </w:hyperlink>
      <w:r>
        <w:t>)</w:t>
      </w:r>
    </w:p>
    <w:p w14:paraId="775DD418" w14:textId="659E8D56" w:rsidR="00D22341" w:rsidRDefault="00D22341" w:rsidP="00D22341">
      <w:pPr>
        <w:pStyle w:val="NoSpacing"/>
      </w:pPr>
    </w:p>
    <w:p w14:paraId="0EA10D50" w14:textId="53886D35" w:rsidR="00D22341" w:rsidRDefault="00D22341" w:rsidP="00D22341">
      <w:pPr>
        <w:pStyle w:val="NoSpacing"/>
      </w:pPr>
    </w:p>
    <w:p w14:paraId="33D27E78" w14:textId="26E91149" w:rsidR="00D22341" w:rsidRDefault="00D22341" w:rsidP="00D22341">
      <w:pPr>
        <w:pStyle w:val="NoSpacing"/>
      </w:pPr>
      <w:r>
        <w:t xml:space="preserve">  9 Oct.1476</w:t>
      </w:r>
      <w:r>
        <w:tab/>
        <w:t>In his Will, John made her his executrix and bequeathed her most of his</w:t>
      </w:r>
    </w:p>
    <w:p w14:paraId="5648DFC1" w14:textId="7B695D06" w:rsidR="00D22341" w:rsidRDefault="00D22341" w:rsidP="00D22341">
      <w:pPr>
        <w:pStyle w:val="NoSpacing"/>
      </w:pPr>
      <w:r>
        <w:tab/>
      </w:r>
      <w:r>
        <w:tab/>
        <w:t>lands and tenements and the residue of his estate.  (ibid.)</w:t>
      </w:r>
    </w:p>
    <w:p w14:paraId="1422BAED" w14:textId="1369C06F" w:rsidR="00D22341" w:rsidRDefault="00D22341" w:rsidP="00D22341">
      <w:pPr>
        <w:pStyle w:val="NoSpacing"/>
      </w:pPr>
    </w:p>
    <w:p w14:paraId="5B082DDA" w14:textId="63D3E1A1" w:rsidR="00D22341" w:rsidRDefault="00D22341" w:rsidP="00D22341">
      <w:pPr>
        <w:pStyle w:val="NoSpacing"/>
      </w:pPr>
    </w:p>
    <w:p w14:paraId="5283CABC" w14:textId="520D786D" w:rsidR="00D22341" w:rsidRPr="00D22341" w:rsidRDefault="00D22341" w:rsidP="00D22341">
      <w:pPr>
        <w:pStyle w:val="NoSpacing"/>
      </w:pPr>
      <w:r>
        <w:t>5 February 2018</w:t>
      </w:r>
      <w:bookmarkStart w:id="0" w:name="_GoBack"/>
      <w:bookmarkEnd w:id="0"/>
    </w:p>
    <w:sectPr w:rsidR="00D22341" w:rsidRPr="00D2234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5216F" w14:textId="77777777" w:rsidR="00D22341" w:rsidRDefault="00D22341" w:rsidP="00E71FC3">
      <w:pPr>
        <w:spacing w:after="0" w:line="240" w:lineRule="auto"/>
      </w:pPr>
      <w:r>
        <w:separator/>
      </w:r>
    </w:p>
  </w:endnote>
  <w:endnote w:type="continuationSeparator" w:id="0">
    <w:p w14:paraId="7E1B2CF0" w14:textId="77777777" w:rsidR="00D22341" w:rsidRDefault="00D223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03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DEC94" w14:textId="77777777" w:rsidR="00D22341" w:rsidRDefault="00D22341" w:rsidP="00E71FC3">
      <w:pPr>
        <w:spacing w:after="0" w:line="240" w:lineRule="auto"/>
      </w:pPr>
      <w:r>
        <w:separator/>
      </w:r>
    </w:p>
  </w:footnote>
  <w:footnote w:type="continuationSeparator" w:id="0">
    <w:p w14:paraId="2CDB2ECF" w14:textId="77777777" w:rsidR="00D22341" w:rsidRDefault="00D223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341"/>
    <w:rsid w:val="001A7C09"/>
    <w:rsid w:val="00577BD5"/>
    <w:rsid w:val="00656CBA"/>
    <w:rsid w:val="006A1F77"/>
    <w:rsid w:val="00733BE7"/>
    <w:rsid w:val="00AB52E8"/>
    <w:rsid w:val="00B16D3F"/>
    <w:rsid w:val="00BB41AC"/>
    <w:rsid w:val="00D223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E6B6E"/>
  <w15:chartTrackingRefBased/>
  <w15:docId w15:val="{2B3B8C6F-89A7-40EB-9B60-94A6EA76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D223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2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2018-02-05T22:22:00Z</dcterms:created>
  <dcterms:modified xsi:type="dcterms:W3CDTF">2018-02-05T22:26:00Z</dcterms:modified>
</cp:coreProperties>
</file>